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1C1D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Matthew GONNAR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15E746C6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Treglowar</w:t>
      </w:r>
      <w:proofErr w:type="spellEnd"/>
      <w:r>
        <w:rPr>
          <w:rFonts w:ascii="Times New Roman" w:hAnsi="Times New Roman" w:cs="Times New Roman"/>
          <w:sz w:val="24"/>
          <w:szCs w:val="24"/>
        </w:rPr>
        <w:t>. Cornwall.</w:t>
      </w:r>
    </w:p>
    <w:p w14:paraId="6492E348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63AB0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6639B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Killyhelan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6D47F9E9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trespass.     (C.P.R. 1408-13 p.9)</w:t>
      </w:r>
    </w:p>
    <w:p w14:paraId="7D4B6038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738DB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0D14C8" w14:textId="77777777" w:rsidR="00FE7195" w:rsidRDefault="00FE7195" w:rsidP="00FE71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756AEBF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68006" w14:textId="77777777" w:rsidR="00FE7195" w:rsidRDefault="00FE7195" w:rsidP="009139A6">
      <w:r>
        <w:separator/>
      </w:r>
    </w:p>
  </w:endnote>
  <w:endnote w:type="continuationSeparator" w:id="0">
    <w:p w14:paraId="6233A500" w14:textId="77777777" w:rsidR="00FE7195" w:rsidRDefault="00FE71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56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52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E1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A146" w14:textId="77777777" w:rsidR="00FE7195" w:rsidRDefault="00FE7195" w:rsidP="009139A6">
      <w:r>
        <w:separator/>
      </w:r>
    </w:p>
  </w:footnote>
  <w:footnote w:type="continuationSeparator" w:id="0">
    <w:p w14:paraId="1FDBB26E" w14:textId="77777777" w:rsidR="00FE7195" w:rsidRDefault="00FE71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F29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CD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68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9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6C496"/>
  <w15:chartTrackingRefBased/>
  <w15:docId w15:val="{C938529D-5335-414C-A8B1-2EA7C7F4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2022-06-10T16:27:00Z</dcterms:created>
  <dcterms:modified xsi:type="dcterms:W3CDTF">2022-06-10T16:27:00Z</dcterms:modified>
</cp:coreProperties>
</file>